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1F2" w:rsidRPr="00053A7D" w:rsidRDefault="002671F2" w:rsidP="002735E2">
      <w:pPr>
        <w:pStyle w:val="ConsPlusNonformat"/>
        <w:widowControl/>
        <w:rPr>
          <w:rFonts w:ascii="Arial" w:hAnsi="Arial" w:cs="Arial"/>
        </w:rPr>
      </w:pPr>
      <w:bookmarkStart w:id="0" w:name="_Toc293332773"/>
      <w:bookmarkStart w:id="1" w:name="_Toc293333173"/>
      <w:r>
        <w:rPr>
          <w:color w:val="FFFFFF"/>
          <w:sz w:val="24"/>
          <w:szCs w:val="24"/>
        </w:rPr>
        <w:t xml:space="preserve"> (МУНИЦИПАЛЬНОГО) ЗАДАНИЯ</w:t>
      </w:r>
      <w:r w:rsidRPr="00053A7D">
        <w:rPr>
          <w:color w:val="FFFFFF"/>
          <w:sz w:val="24"/>
          <w:szCs w:val="24"/>
        </w:rPr>
        <w:t xml:space="preserve">НА ОКАЗАНИЕ </w:t>
      </w:r>
      <w:bookmarkEnd w:id="0"/>
      <w:bookmarkEnd w:id="1"/>
    </w:p>
    <w:tbl>
      <w:tblPr>
        <w:tblpPr w:leftFromText="180" w:rightFromText="180" w:vertAnchor="text" w:horzAnchor="margin" w:tblpXSpec="right" w:tblpY="-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496"/>
      </w:tblGrid>
      <w:tr w:rsidR="002671F2" w:rsidRPr="006457FA" w:rsidTr="006457FA">
        <w:trPr>
          <w:trHeight w:val="1618"/>
        </w:trPr>
        <w:tc>
          <w:tcPr>
            <w:tcW w:w="7496" w:type="dxa"/>
            <w:tcBorders>
              <w:top w:val="nil"/>
              <w:left w:val="nil"/>
              <w:bottom w:val="nil"/>
              <w:right w:val="nil"/>
            </w:tcBorders>
          </w:tcPr>
          <w:p w:rsidR="002671F2" w:rsidRPr="006457FA" w:rsidRDefault="002671F2" w:rsidP="00AD6AD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4</w:t>
            </w:r>
            <w:r w:rsidRPr="006457FA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 Порядку формирования и финансового обеспечения выполнения муниципального задания на оказание муниципальных услуг (выполнение работ) муниципальными учреждениями Краснохолмского района</w:t>
            </w:r>
          </w:p>
        </w:tc>
      </w:tr>
    </w:tbl>
    <w:p w:rsidR="002671F2" w:rsidRPr="0013095C" w:rsidRDefault="002671F2" w:rsidP="006457F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2671F2" w:rsidRPr="0013095C" w:rsidRDefault="002671F2" w:rsidP="006457F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671F2" w:rsidRPr="0013095C" w:rsidRDefault="002671F2" w:rsidP="006457F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671F2" w:rsidRPr="0013095C" w:rsidRDefault="002671F2" w:rsidP="006457F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671F2" w:rsidRPr="0013095C" w:rsidRDefault="002671F2" w:rsidP="006457F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2671F2" w:rsidRDefault="002671F2" w:rsidP="006457F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671F2" w:rsidRPr="0013095C" w:rsidRDefault="002671F2" w:rsidP="006457F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13987" w:type="dxa"/>
        <w:tblInd w:w="93" w:type="dxa"/>
        <w:tblLayout w:type="fixed"/>
        <w:tblLook w:val="0000"/>
      </w:tblPr>
      <w:tblGrid>
        <w:gridCol w:w="1000"/>
        <w:gridCol w:w="4711"/>
        <w:gridCol w:w="2490"/>
        <w:gridCol w:w="5786"/>
      </w:tblGrid>
      <w:tr w:rsidR="002671F2" w:rsidRPr="0013095C" w:rsidTr="00AD6ADE">
        <w:trPr>
          <w:trHeight w:val="37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F2" w:rsidRPr="0013095C" w:rsidRDefault="002671F2" w:rsidP="00AD6A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F2" w:rsidRPr="0013095C" w:rsidRDefault="002671F2" w:rsidP="00AD6AD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095C">
              <w:rPr>
                <w:rFonts w:ascii="Times New Roman" w:hAnsi="Times New Roman"/>
                <w:color w:val="000000"/>
                <w:sz w:val="28"/>
                <w:szCs w:val="28"/>
              </w:rPr>
              <w:t>СОГЛАСОВАНО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F2" w:rsidRPr="0013095C" w:rsidRDefault="002671F2" w:rsidP="00AD6A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F2" w:rsidRPr="0013095C" w:rsidRDefault="002671F2" w:rsidP="00AD6AD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095C">
              <w:rPr>
                <w:rFonts w:ascii="Times New Roman" w:hAnsi="Times New Roman"/>
                <w:color w:val="000000"/>
                <w:sz w:val="28"/>
                <w:szCs w:val="28"/>
              </w:rPr>
              <w:t>УТВЕРЖДАЮ</w:t>
            </w:r>
          </w:p>
        </w:tc>
      </w:tr>
      <w:tr w:rsidR="002671F2" w:rsidRPr="0013095C" w:rsidTr="00AD6ADE">
        <w:trPr>
          <w:trHeight w:val="90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F2" w:rsidRPr="0013095C" w:rsidRDefault="002671F2" w:rsidP="00AD6A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F2" w:rsidRPr="000E3488" w:rsidRDefault="002671F2" w:rsidP="00AD6A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E3488">
              <w:rPr>
                <w:rFonts w:ascii="Times New Roman" w:hAnsi="Times New Roman"/>
                <w:color w:val="000000"/>
              </w:rPr>
              <w:t>______________________________________</w:t>
            </w:r>
            <w:r w:rsidRPr="000E3488">
              <w:rPr>
                <w:rFonts w:ascii="Times New Roman" w:hAnsi="Times New Roman"/>
                <w:color w:val="000000"/>
              </w:rPr>
              <w:br/>
              <w:t xml:space="preserve">Наименование должности руководителя исполнительного органа муниципальной 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F2" w:rsidRPr="000E3488" w:rsidRDefault="002671F2" w:rsidP="00AD6A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F2" w:rsidRPr="000E3488" w:rsidRDefault="002671F2" w:rsidP="000E34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3488">
              <w:rPr>
                <w:rFonts w:ascii="Times New Roman" w:hAnsi="Times New Roman"/>
                <w:color w:val="000000"/>
              </w:rPr>
              <w:t>_________________________________________________</w:t>
            </w:r>
            <w:r>
              <w:rPr>
                <w:rFonts w:ascii="Times New Roman" w:hAnsi="Times New Roman"/>
                <w:color w:val="000000"/>
              </w:rPr>
              <w:t xml:space="preserve"> наименование должности руководителя</w:t>
            </w:r>
          </w:p>
        </w:tc>
      </w:tr>
      <w:tr w:rsidR="002671F2" w:rsidRPr="0013095C" w:rsidTr="000E3488">
        <w:trPr>
          <w:trHeight w:val="651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F2" w:rsidRPr="0013095C" w:rsidRDefault="002671F2" w:rsidP="00AD6A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F2" w:rsidRPr="000E3488" w:rsidRDefault="002671F2" w:rsidP="00AD6A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E3488">
              <w:rPr>
                <w:rFonts w:ascii="Times New Roman" w:hAnsi="Times New Roman"/>
                <w:color w:val="000000"/>
              </w:rPr>
              <w:t>______________________________________ власти, осуществляющего функции и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F2" w:rsidRPr="000E3488" w:rsidRDefault="002671F2" w:rsidP="00AD6A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F2" w:rsidRPr="000E3488" w:rsidRDefault="002671F2" w:rsidP="000E34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3488">
              <w:rPr>
                <w:rFonts w:ascii="Times New Roman" w:hAnsi="Times New Roman"/>
                <w:color w:val="000000"/>
              </w:rPr>
              <w:t>_________________________________________________</w:t>
            </w:r>
            <w:r w:rsidRPr="000E3488"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t>муниципального учреждения</w:t>
            </w:r>
          </w:p>
        </w:tc>
      </w:tr>
      <w:tr w:rsidR="002671F2" w:rsidRPr="0013095C" w:rsidTr="00AD6ADE">
        <w:trPr>
          <w:trHeight w:val="309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F2" w:rsidRPr="0013095C" w:rsidRDefault="002671F2" w:rsidP="00AD6A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F2" w:rsidRPr="000E3488" w:rsidRDefault="002671F2" w:rsidP="00AD6A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E3488">
              <w:rPr>
                <w:rFonts w:ascii="Times New Roman" w:hAnsi="Times New Roman"/>
                <w:color w:val="000000"/>
              </w:rPr>
              <w:t>полномочия учредителя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F2" w:rsidRPr="000E3488" w:rsidRDefault="002671F2" w:rsidP="00AD6A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F2" w:rsidRPr="000E3488" w:rsidRDefault="002671F2" w:rsidP="00AD6A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2671F2" w:rsidRPr="0013095C" w:rsidTr="00AD6ADE">
        <w:trPr>
          <w:trHeight w:val="69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F2" w:rsidRPr="0013095C" w:rsidRDefault="002671F2" w:rsidP="00AD6A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F2" w:rsidRPr="000E3488" w:rsidRDefault="002671F2" w:rsidP="00AD6A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E3488">
              <w:rPr>
                <w:rFonts w:ascii="Times New Roman" w:hAnsi="Times New Roman"/>
                <w:color w:val="000000"/>
              </w:rPr>
              <w:t>______________________________________</w:t>
            </w:r>
            <w:r w:rsidRPr="000E3488">
              <w:rPr>
                <w:rFonts w:ascii="Times New Roman" w:hAnsi="Times New Roman"/>
                <w:color w:val="000000"/>
              </w:rPr>
              <w:br/>
            </w:r>
            <w:r w:rsidRPr="000E3488">
              <w:rPr>
                <w:rFonts w:ascii="Times New Roman" w:hAnsi="Times New Roman"/>
                <w:color w:val="000000"/>
                <w:vertAlign w:val="superscript"/>
              </w:rPr>
              <w:t xml:space="preserve">            Подпись                                              расшифровка подписи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F2" w:rsidRPr="000E3488" w:rsidRDefault="002671F2" w:rsidP="00AD6A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F2" w:rsidRPr="000E3488" w:rsidRDefault="002671F2" w:rsidP="00AD6A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E3488">
              <w:rPr>
                <w:rFonts w:ascii="Times New Roman" w:hAnsi="Times New Roman"/>
                <w:color w:val="000000"/>
              </w:rPr>
              <w:t>_________________________________________________</w:t>
            </w:r>
            <w:r w:rsidRPr="000E3488">
              <w:rPr>
                <w:rFonts w:ascii="Times New Roman" w:hAnsi="Times New Roman"/>
                <w:color w:val="000000"/>
              </w:rPr>
              <w:br/>
            </w:r>
            <w:r w:rsidRPr="000E3488">
              <w:rPr>
                <w:rFonts w:ascii="Times New Roman" w:hAnsi="Times New Roman"/>
                <w:color w:val="000000"/>
                <w:vertAlign w:val="superscript"/>
              </w:rPr>
              <w:t xml:space="preserve">            Подпись                                              расшифровка подписи</w:t>
            </w:r>
          </w:p>
        </w:tc>
      </w:tr>
      <w:tr w:rsidR="002671F2" w:rsidRPr="0013095C" w:rsidTr="00AD6ADE">
        <w:trPr>
          <w:trHeight w:val="73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F2" w:rsidRPr="0013095C" w:rsidRDefault="002671F2" w:rsidP="00AD6A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F2" w:rsidRPr="000E3488" w:rsidRDefault="002671F2" w:rsidP="00AD6A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E3488">
              <w:rPr>
                <w:rFonts w:ascii="Times New Roman" w:hAnsi="Times New Roman"/>
                <w:color w:val="000000"/>
              </w:rPr>
              <w:t>«____»__________________20___ г.</w:t>
            </w:r>
            <w:r w:rsidRPr="000E3488">
              <w:rPr>
                <w:rFonts w:ascii="Times New Roman" w:hAnsi="Times New Roman"/>
                <w:color w:val="000000"/>
              </w:rPr>
              <w:br/>
              <w:t xml:space="preserve">                      </w:t>
            </w:r>
            <w:r w:rsidRPr="000E3488">
              <w:rPr>
                <w:rFonts w:ascii="Times New Roman" w:hAnsi="Times New Roman"/>
                <w:color w:val="000000"/>
                <w:vertAlign w:val="superscript"/>
              </w:rPr>
              <w:t xml:space="preserve">  (дата)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F2" w:rsidRPr="000E3488" w:rsidRDefault="002671F2" w:rsidP="00AD6A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F2" w:rsidRPr="000E3488" w:rsidRDefault="002671F2" w:rsidP="00AD6A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E3488">
              <w:rPr>
                <w:rFonts w:ascii="Times New Roman" w:hAnsi="Times New Roman"/>
                <w:color w:val="000000"/>
              </w:rPr>
              <w:t>«____»__________________20___ г.</w:t>
            </w:r>
            <w:r w:rsidRPr="000E3488">
              <w:rPr>
                <w:rFonts w:ascii="Times New Roman" w:hAnsi="Times New Roman"/>
                <w:color w:val="000000"/>
              </w:rPr>
              <w:br/>
              <w:t xml:space="preserve">                      </w:t>
            </w:r>
            <w:r w:rsidRPr="000E3488">
              <w:rPr>
                <w:rFonts w:ascii="Times New Roman" w:hAnsi="Times New Roman"/>
                <w:color w:val="000000"/>
                <w:vertAlign w:val="superscript"/>
              </w:rPr>
              <w:t xml:space="preserve">  (дата)</w:t>
            </w:r>
          </w:p>
        </w:tc>
      </w:tr>
    </w:tbl>
    <w:p w:rsidR="002671F2" w:rsidRDefault="002671F2" w:rsidP="000E3488">
      <w:pPr>
        <w:pStyle w:val="ConsPlusNonformat"/>
        <w:widowControl/>
        <w:rPr>
          <w:rFonts w:ascii="Arial" w:hAnsi="Arial" w:cs="Arial"/>
        </w:rPr>
      </w:pPr>
    </w:p>
    <w:p w:rsidR="002671F2" w:rsidRDefault="002671F2" w:rsidP="002735E2">
      <w:pPr>
        <w:pStyle w:val="ConsPlusNonformat"/>
        <w:widowControl/>
        <w:jc w:val="center"/>
        <w:rPr>
          <w:rFonts w:ascii="Arial" w:hAnsi="Arial" w:cs="Arial"/>
        </w:rPr>
      </w:pPr>
    </w:p>
    <w:p w:rsidR="002671F2" w:rsidRDefault="002671F2" w:rsidP="002735E2">
      <w:pPr>
        <w:pStyle w:val="ConsPlusNonformat"/>
        <w:widowControl/>
        <w:jc w:val="center"/>
        <w:rPr>
          <w:rFonts w:ascii="Arial" w:hAnsi="Arial" w:cs="Arial"/>
        </w:rPr>
      </w:pPr>
      <w:r>
        <w:rPr>
          <w:rFonts w:ascii="Arial" w:hAnsi="Arial" w:cs="Arial"/>
        </w:rPr>
        <w:t>ОТЧЕТ О ВЫПОЛНЕНИИ МУНИЦИПАЛЬНОГО ЗАДАНИЯ</w:t>
      </w:r>
    </w:p>
    <w:p w:rsidR="002671F2" w:rsidRPr="00053A7D" w:rsidRDefault="002671F2" w:rsidP="002735E2">
      <w:pPr>
        <w:pStyle w:val="ConsPlusNonformat"/>
        <w:widowControl/>
        <w:jc w:val="center"/>
        <w:rPr>
          <w:rFonts w:ascii="Arial" w:hAnsi="Arial" w:cs="Arial"/>
        </w:rPr>
      </w:pPr>
    </w:p>
    <w:p w:rsidR="002671F2" w:rsidRPr="00053A7D" w:rsidRDefault="002671F2" w:rsidP="002735E2">
      <w:pPr>
        <w:pStyle w:val="ConsPlusNonformat"/>
        <w:widowControl/>
        <w:jc w:val="center"/>
        <w:rPr>
          <w:rFonts w:ascii="Arial" w:hAnsi="Arial" w:cs="Arial"/>
        </w:rPr>
      </w:pPr>
      <w:r w:rsidRPr="00053A7D">
        <w:rPr>
          <w:rFonts w:ascii="Arial" w:hAnsi="Arial" w:cs="Arial"/>
        </w:rPr>
        <w:t>__________________________</w:t>
      </w:r>
      <w:r>
        <w:rPr>
          <w:rFonts w:ascii="Arial" w:hAnsi="Arial" w:cs="Arial"/>
        </w:rPr>
        <w:t>_____________________________</w:t>
      </w:r>
      <w:r w:rsidRPr="00053A7D">
        <w:rPr>
          <w:rFonts w:ascii="Arial" w:hAnsi="Arial" w:cs="Arial"/>
        </w:rPr>
        <w:t>_____________________________</w:t>
      </w:r>
    </w:p>
    <w:p w:rsidR="002671F2" w:rsidRDefault="002671F2" w:rsidP="002735E2">
      <w:pPr>
        <w:pStyle w:val="ConsPlusNonformat"/>
        <w:widowControl/>
        <w:jc w:val="center"/>
        <w:rPr>
          <w:rFonts w:ascii="Arial" w:hAnsi="Arial" w:cs="Arial"/>
        </w:rPr>
      </w:pPr>
      <w:r w:rsidRPr="00053A7D">
        <w:rPr>
          <w:rFonts w:ascii="Arial" w:hAnsi="Arial" w:cs="Arial"/>
        </w:rPr>
        <w:t>(наименование муниципального учреждения)</w:t>
      </w:r>
    </w:p>
    <w:p w:rsidR="002671F2" w:rsidRDefault="002671F2" w:rsidP="000E3488">
      <w:pPr>
        <w:pStyle w:val="ConsPlusNonformat"/>
        <w:widowControl/>
        <w:rPr>
          <w:rFonts w:ascii="Arial" w:hAnsi="Arial" w:cs="Arial"/>
        </w:rPr>
      </w:pPr>
    </w:p>
    <w:p w:rsidR="002671F2" w:rsidRPr="00053A7D" w:rsidRDefault="002671F2" w:rsidP="002735E2">
      <w:pPr>
        <w:pStyle w:val="ConsPlusNonformat"/>
        <w:widowControl/>
        <w:jc w:val="center"/>
        <w:rPr>
          <w:rFonts w:ascii="Arial" w:hAnsi="Arial" w:cs="Arial"/>
        </w:rPr>
      </w:pPr>
      <w:r w:rsidRPr="00053A7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 ___________________ </w:t>
      </w:r>
    </w:p>
    <w:p w:rsidR="002671F2" w:rsidRDefault="002671F2" w:rsidP="002735E2">
      <w:pPr>
        <w:pStyle w:val="ConsPlusNonformat"/>
        <w:widowControl/>
        <w:rPr>
          <w:rFonts w:ascii="Arial" w:hAnsi="Arial" w:cs="Arial"/>
        </w:rPr>
      </w:pPr>
    </w:p>
    <w:p w:rsidR="002671F2" w:rsidRPr="00053A7D" w:rsidRDefault="002671F2" w:rsidP="002735E2">
      <w:pPr>
        <w:pStyle w:val="ConsPlusNonformat"/>
        <w:widowControl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60"/>
        <w:gridCol w:w="2160"/>
        <w:gridCol w:w="2160"/>
        <w:gridCol w:w="2160"/>
        <w:gridCol w:w="2640"/>
        <w:gridCol w:w="2880"/>
      </w:tblGrid>
      <w:tr w:rsidR="002671F2" w:rsidRPr="00324596" w:rsidTr="00353A18">
        <w:trPr>
          <w:cantSplit/>
          <w:trHeight w:val="720"/>
        </w:trPr>
        <w:tc>
          <w:tcPr>
            <w:tcW w:w="21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671F2" w:rsidRPr="00053A7D" w:rsidRDefault="002671F2" w:rsidP="00353A18">
            <w:pPr>
              <w:pStyle w:val="ConsPlusNormal"/>
              <w:ind w:firstLine="0"/>
            </w:pPr>
            <w:r w:rsidRPr="00053A7D">
              <w:t>Наименование</w:t>
            </w:r>
            <w:r w:rsidRPr="00053A7D">
              <w:br/>
              <w:t xml:space="preserve">показателя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1F2" w:rsidRPr="00053A7D" w:rsidRDefault="002671F2" w:rsidP="00353A18">
            <w:pPr>
              <w:pStyle w:val="ConsPlusNormal"/>
              <w:ind w:firstLine="0"/>
            </w:pPr>
            <w:r w:rsidRPr="00053A7D">
              <w:t xml:space="preserve">Единица </w:t>
            </w:r>
            <w:r w:rsidRPr="00053A7D">
              <w:br/>
              <w:t>измерения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1F2" w:rsidRPr="00053A7D" w:rsidRDefault="002671F2" w:rsidP="00353A18">
            <w:pPr>
              <w:pStyle w:val="ConsPlusNormal"/>
              <w:ind w:firstLine="0"/>
            </w:pPr>
            <w:r w:rsidRPr="00053A7D">
              <w:t>Значение, утвержденное на отчетный период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1F2" w:rsidRPr="00053A7D" w:rsidRDefault="002671F2" w:rsidP="00353A18">
            <w:pPr>
              <w:pStyle w:val="ConsPlusNormal"/>
              <w:ind w:firstLine="0"/>
            </w:pPr>
            <w:r w:rsidRPr="00053A7D">
              <w:t>Фактическое</w:t>
            </w:r>
            <w:r w:rsidRPr="00053A7D">
              <w:br/>
              <w:t>значение за</w:t>
            </w:r>
            <w:r w:rsidRPr="00053A7D">
              <w:br/>
              <w:t xml:space="preserve">отчетный </w:t>
            </w:r>
            <w:r w:rsidRPr="00053A7D">
              <w:br/>
              <w:t xml:space="preserve">период  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1F2" w:rsidRPr="00053A7D" w:rsidRDefault="002671F2" w:rsidP="00353A18">
            <w:pPr>
              <w:pStyle w:val="ConsPlusNormal"/>
              <w:ind w:firstLine="0"/>
            </w:pPr>
            <w:r w:rsidRPr="00053A7D">
              <w:t xml:space="preserve">Характеристика причин отклонения от       </w:t>
            </w:r>
            <w:r w:rsidRPr="00053A7D">
              <w:br/>
              <w:t xml:space="preserve">запланированных  значений   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671F2" w:rsidRPr="00053A7D" w:rsidRDefault="002671F2" w:rsidP="00353A18">
            <w:pPr>
              <w:pStyle w:val="ConsPlusNormal"/>
              <w:ind w:firstLine="0"/>
            </w:pPr>
            <w:r w:rsidRPr="00053A7D">
              <w:t>Источник информации о</w:t>
            </w:r>
            <w:r w:rsidRPr="00053A7D">
              <w:br/>
              <w:t>фактическом значении показателя</w:t>
            </w:r>
          </w:p>
        </w:tc>
      </w:tr>
      <w:tr w:rsidR="002671F2" w:rsidRPr="00324596" w:rsidTr="00353A18">
        <w:trPr>
          <w:cantSplit/>
          <w:trHeight w:val="240"/>
        </w:trPr>
        <w:tc>
          <w:tcPr>
            <w:tcW w:w="21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671F2" w:rsidRPr="00053A7D" w:rsidRDefault="002671F2" w:rsidP="00353A18">
            <w:pPr>
              <w:pStyle w:val="ConsPlusNormal"/>
              <w:ind w:firstLine="0"/>
            </w:pPr>
            <w:r w:rsidRPr="00053A7D">
              <w:t xml:space="preserve">1.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1F2" w:rsidRPr="00053A7D" w:rsidRDefault="002671F2" w:rsidP="00353A18">
            <w:pPr>
              <w:pStyle w:val="ConsPlusNormal"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1F2" w:rsidRPr="00053A7D" w:rsidRDefault="002671F2" w:rsidP="00353A18">
            <w:pPr>
              <w:pStyle w:val="ConsPlusNormal"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1F2" w:rsidRPr="00053A7D" w:rsidRDefault="002671F2" w:rsidP="00353A18">
            <w:pPr>
              <w:pStyle w:val="ConsPlusNormal"/>
              <w:ind w:firstLine="0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1F2" w:rsidRPr="00053A7D" w:rsidRDefault="002671F2" w:rsidP="00353A18">
            <w:pPr>
              <w:pStyle w:val="ConsPlusNormal"/>
              <w:ind w:firstLine="0"/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671F2" w:rsidRPr="00053A7D" w:rsidRDefault="002671F2" w:rsidP="00353A18">
            <w:pPr>
              <w:pStyle w:val="ConsPlusNormal"/>
              <w:ind w:firstLine="0"/>
            </w:pPr>
          </w:p>
        </w:tc>
      </w:tr>
      <w:tr w:rsidR="002671F2" w:rsidRPr="00324596" w:rsidTr="00353A18">
        <w:trPr>
          <w:cantSplit/>
          <w:trHeight w:val="240"/>
        </w:trPr>
        <w:tc>
          <w:tcPr>
            <w:tcW w:w="21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671F2" w:rsidRPr="00053A7D" w:rsidRDefault="002671F2" w:rsidP="00353A18">
            <w:pPr>
              <w:pStyle w:val="ConsPlusNormal"/>
              <w:ind w:firstLine="0"/>
            </w:pPr>
            <w:r w:rsidRPr="00053A7D">
              <w:t xml:space="preserve">2.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1F2" w:rsidRPr="00053A7D" w:rsidRDefault="002671F2" w:rsidP="00353A18">
            <w:pPr>
              <w:pStyle w:val="ConsPlusNormal"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1F2" w:rsidRPr="00053A7D" w:rsidRDefault="002671F2" w:rsidP="00353A18">
            <w:pPr>
              <w:pStyle w:val="ConsPlusNormal"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1F2" w:rsidRPr="00053A7D" w:rsidRDefault="002671F2" w:rsidP="00353A18">
            <w:pPr>
              <w:pStyle w:val="ConsPlusNormal"/>
              <w:ind w:firstLine="0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1F2" w:rsidRPr="00053A7D" w:rsidRDefault="002671F2" w:rsidP="00353A18">
            <w:pPr>
              <w:pStyle w:val="ConsPlusNormal"/>
              <w:ind w:firstLine="0"/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671F2" w:rsidRPr="00053A7D" w:rsidRDefault="002671F2" w:rsidP="00353A18">
            <w:pPr>
              <w:pStyle w:val="ConsPlusNormal"/>
              <w:ind w:firstLine="0"/>
            </w:pPr>
          </w:p>
        </w:tc>
      </w:tr>
    </w:tbl>
    <w:p w:rsidR="002671F2" w:rsidRPr="00053A7D" w:rsidRDefault="002671F2" w:rsidP="000E3488">
      <w:pPr>
        <w:pStyle w:val="ConsPlusNonformat"/>
        <w:widowControl/>
      </w:pPr>
    </w:p>
    <w:sectPr w:rsidR="002671F2" w:rsidRPr="00053A7D" w:rsidSect="006457FA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35E2"/>
    <w:rsid w:val="00033531"/>
    <w:rsid w:val="00053A7D"/>
    <w:rsid w:val="000E3488"/>
    <w:rsid w:val="00110927"/>
    <w:rsid w:val="0013095C"/>
    <w:rsid w:val="0018325C"/>
    <w:rsid w:val="001A36F6"/>
    <w:rsid w:val="00223FC1"/>
    <w:rsid w:val="002671F2"/>
    <w:rsid w:val="002735E2"/>
    <w:rsid w:val="00324596"/>
    <w:rsid w:val="00353A18"/>
    <w:rsid w:val="0058584A"/>
    <w:rsid w:val="006457FA"/>
    <w:rsid w:val="00782F2B"/>
    <w:rsid w:val="00AD4D2A"/>
    <w:rsid w:val="00AD6ADE"/>
    <w:rsid w:val="00D43C0B"/>
    <w:rsid w:val="00EB2BFA"/>
    <w:rsid w:val="00F670E9"/>
    <w:rsid w:val="00FF5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C0B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9"/>
    <w:qFormat/>
    <w:rsid w:val="002735E2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735E2"/>
    <w:rPr>
      <w:rFonts w:ascii="Arial" w:hAnsi="Arial" w:cs="Arial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2735E2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735E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</TotalTime>
  <Pages>1</Pages>
  <Words>229</Words>
  <Characters>1308</Characters>
  <Application>Microsoft Office Outlook</Application>
  <DocSecurity>0</DocSecurity>
  <Lines>0</Lines>
  <Paragraphs>0</Paragraphs>
  <ScaleCrop>false</ScaleCrop>
  <Company>РОО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 Васюнинская НОШ</dc:creator>
  <cp:keywords/>
  <dc:description/>
  <cp:lastModifiedBy>User</cp:lastModifiedBy>
  <cp:revision>6</cp:revision>
  <dcterms:created xsi:type="dcterms:W3CDTF">2012-02-07T07:55:00Z</dcterms:created>
  <dcterms:modified xsi:type="dcterms:W3CDTF">2016-02-25T12:58:00Z</dcterms:modified>
</cp:coreProperties>
</file>